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A1C80" w14:textId="4405DB9E" w:rsidR="002405FB" w:rsidRDefault="002405FB" w:rsidP="002405FB">
      <w:pPr>
        <w:jc w:val="center"/>
        <w:rPr>
          <w:rFonts w:asciiTheme="majorHAnsi" w:hAnsiTheme="majorHAnsi" w:cstheme="majorHAnsi"/>
          <w:i/>
          <w:iCs/>
          <w:sz w:val="48"/>
          <w:szCs w:val="48"/>
        </w:rPr>
      </w:pPr>
      <w:r>
        <w:rPr>
          <w:noProof/>
        </w:rPr>
        <w:drawing>
          <wp:inline distT="0" distB="0" distL="0" distR="0" wp14:anchorId="2FC71377" wp14:editId="04AFBB4C">
            <wp:extent cx="5395595" cy="774065"/>
            <wp:effectExtent l="0" t="0" r="0" b="6985"/>
            <wp:docPr id="2" name="Picture 2" descr="Graphical user interfac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Graphical user interfac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5595" cy="774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167E8A6" w14:textId="06E11F0D" w:rsidR="00E44A39" w:rsidRPr="00A82708" w:rsidRDefault="00451C90" w:rsidP="00E44A39">
      <w:pPr>
        <w:pStyle w:val="Subtitle"/>
        <w:rPr>
          <w:rFonts w:ascii="Arial" w:hAnsi="Arial" w:cs="Arial"/>
          <w:b/>
          <w:bCs/>
          <w:sz w:val="28"/>
          <w:szCs w:val="28"/>
        </w:rPr>
      </w:pPr>
      <w:bookmarkStart w:id="0" w:name="_Hlk140221907"/>
      <w:r>
        <w:rPr>
          <w:rFonts w:ascii="Arial" w:hAnsi="Arial" w:cs="Arial"/>
          <w:b/>
          <w:bCs/>
          <w:sz w:val="28"/>
          <w:szCs w:val="28"/>
        </w:rPr>
        <w:t xml:space="preserve">JOINT SAFETY &amp; HEALTH COUNCIL FRANK CRUICE </w:t>
      </w:r>
      <w:r w:rsidR="00E44A39" w:rsidRPr="00A82708">
        <w:rPr>
          <w:rFonts w:ascii="Arial" w:hAnsi="Arial" w:cs="Arial"/>
          <w:b/>
          <w:bCs/>
          <w:sz w:val="28"/>
          <w:szCs w:val="28"/>
        </w:rPr>
        <w:t>INNOVATION IN SAFETY &amp; HEALTH AWARD</w:t>
      </w:r>
    </w:p>
    <w:bookmarkEnd w:id="0"/>
    <w:p w14:paraId="2E63DDAE" w14:textId="77777777" w:rsidR="00E44A39" w:rsidRPr="00A82708" w:rsidRDefault="00F50498" w:rsidP="00E44A39">
      <w:pPr>
        <w:jc w:val="left"/>
        <w:rPr>
          <w:rFonts w:ascii="Arial" w:hAnsi="Arial" w:cs="Arial"/>
          <w:sz w:val="24"/>
          <w:szCs w:val="24"/>
        </w:rPr>
      </w:pPr>
      <w:r w:rsidRPr="00A82708">
        <w:rPr>
          <w:rFonts w:ascii="Arial" w:hAnsi="Arial" w:cs="Arial"/>
          <w:b/>
          <w:bCs/>
          <w:sz w:val="24"/>
          <w:szCs w:val="24"/>
        </w:rPr>
        <w:t>WHAT IS IT?</w:t>
      </w:r>
      <w:r w:rsidRPr="00A82708">
        <w:rPr>
          <w:rFonts w:ascii="Arial" w:hAnsi="Arial" w:cs="Arial"/>
          <w:sz w:val="24"/>
          <w:szCs w:val="24"/>
        </w:rPr>
        <w:t xml:space="preserve"> </w:t>
      </w:r>
    </w:p>
    <w:p w14:paraId="0725D673" w14:textId="6F6BD16C" w:rsidR="00034E61" w:rsidRPr="00A82708" w:rsidRDefault="00034E61" w:rsidP="00E44A39">
      <w:pPr>
        <w:jc w:val="left"/>
        <w:rPr>
          <w:rFonts w:ascii="Arial" w:hAnsi="Arial" w:cs="Arial"/>
        </w:rPr>
      </w:pPr>
      <w:bookmarkStart w:id="1" w:name="_Hlk141774856"/>
      <w:r w:rsidRPr="00A82708">
        <w:rPr>
          <w:rFonts w:ascii="Arial" w:hAnsi="Arial" w:cs="Arial"/>
        </w:rPr>
        <w:t xml:space="preserve">The </w:t>
      </w:r>
      <w:r w:rsidR="00451C90">
        <w:rPr>
          <w:rFonts w:ascii="Arial" w:hAnsi="Arial" w:cs="Arial"/>
        </w:rPr>
        <w:t xml:space="preserve">Joint Safety &amp; Health Council Frank Cruice </w:t>
      </w:r>
      <w:r w:rsidRPr="00A82708">
        <w:rPr>
          <w:rFonts w:ascii="Arial" w:hAnsi="Arial" w:cs="Arial"/>
        </w:rPr>
        <w:t>Innovation in Safety &amp; Health Award</w:t>
      </w:r>
      <w:bookmarkEnd w:id="1"/>
      <w:r w:rsidRPr="00A82708">
        <w:rPr>
          <w:rFonts w:ascii="Arial" w:hAnsi="Arial" w:cs="Arial"/>
        </w:rPr>
        <w:t xml:space="preserve"> is </w:t>
      </w:r>
      <w:r w:rsidR="00D54202">
        <w:rPr>
          <w:rFonts w:ascii="Arial" w:hAnsi="Arial" w:cs="Arial"/>
        </w:rPr>
        <w:t>intended for</w:t>
      </w:r>
      <w:r w:rsidRPr="00A82708">
        <w:rPr>
          <w:rFonts w:ascii="Arial" w:hAnsi="Arial" w:cs="Arial"/>
        </w:rPr>
        <w:t xml:space="preserve"> poultry </w:t>
      </w:r>
      <w:r w:rsidR="00D54202">
        <w:rPr>
          <w:rFonts w:ascii="Arial" w:hAnsi="Arial" w:cs="Arial"/>
        </w:rPr>
        <w:t>and/or</w:t>
      </w:r>
      <w:r w:rsidRPr="00A82708">
        <w:rPr>
          <w:rFonts w:ascii="Arial" w:hAnsi="Arial" w:cs="Arial"/>
        </w:rPr>
        <w:t xml:space="preserve"> egg industry member</w:t>
      </w:r>
      <w:r w:rsidR="00D54202">
        <w:rPr>
          <w:rFonts w:ascii="Arial" w:hAnsi="Arial" w:cs="Arial"/>
        </w:rPr>
        <w:t xml:space="preserve">s </w:t>
      </w:r>
      <w:r w:rsidR="00A9727E">
        <w:rPr>
          <w:rFonts w:ascii="Arial" w:hAnsi="Arial" w:cs="Arial"/>
        </w:rPr>
        <w:t>who</w:t>
      </w:r>
      <w:r w:rsidRPr="00A82708">
        <w:rPr>
          <w:rFonts w:ascii="Arial" w:hAnsi="Arial" w:cs="Arial"/>
        </w:rPr>
        <w:t xml:space="preserve"> ha</w:t>
      </w:r>
      <w:r w:rsidR="00D54202">
        <w:rPr>
          <w:rFonts w:ascii="Arial" w:hAnsi="Arial" w:cs="Arial"/>
        </w:rPr>
        <w:t xml:space="preserve">ve </w:t>
      </w:r>
      <w:r w:rsidRPr="00A82708">
        <w:rPr>
          <w:rFonts w:ascii="Arial" w:hAnsi="Arial" w:cs="Arial"/>
        </w:rPr>
        <w:t>made a significant advancement in operational excellence in safety and/or health</w:t>
      </w:r>
      <w:r w:rsidR="00D54202">
        <w:rPr>
          <w:rFonts w:ascii="Arial" w:hAnsi="Arial" w:cs="Arial"/>
        </w:rPr>
        <w:t xml:space="preserve"> innovation</w:t>
      </w:r>
      <w:r w:rsidRPr="00A82708">
        <w:rPr>
          <w:rFonts w:ascii="Arial" w:hAnsi="Arial" w:cs="Arial"/>
        </w:rPr>
        <w:t>.</w:t>
      </w:r>
    </w:p>
    <w:p w14:paraId="68329EA1" w14:textId="7B1E471B" w:rsidR="00441A76" w:rsidRPr="00A82708" w:rsidRDefault="00441A76" w:rsidP="00441A76">
      <w:pPr>
        <w:rPr>
          <w:rFonts w:ascii="Arial" w:hAnsi="Arial" w:cs="Arial"/>
        </w:rPr>
      </w:pPr>
      <w:r w:rsidRPr="00A82708">
        <w:rPr>
          <w:rFonts w:ascii="Arial" w:hAnsi="Arial" w:cs="Arial"/>
        </w:rPr>
        <w:t>A</w:t>
      </w:r>
      <w:r w:rsidR="00D21FCB">
        <w:rPr>
          <w:rFonts w:ascii="Arial" w:hAnsi="Arial" w:cs="Arial"/>
        </w:rPr>
        <w:t xml:space="preserve">ward applications can be entered in the industry categories of Poultry Processing (NAICS 311615), Poultry &amp; Egg Production (NAICS 1123), Animal Feed Manufacturing (NAICS 311119), Animal Support Services (NAICS 115210), </w:t>
      </w:r>
      <w:bookmarkStart w:id="2" w:name="_Hlk163722254"/>
      <w:r w:rsidR="00C166E3">
        <w:rPr>
          <w:rFonts w:ascii="Arial" w:hAnsi="Arial" w:cs="Arial"/>
        </w:rPr>
        <w:t xml:space="preserve">Sanitation (NAICS 561720), </w:t>
      </w:r>
      <w:bookmarkEnd w:id="2"/>
      <w:r w:rsidR="00D21FCB">
        <w:rPr>
          <w:rFonts w:ascii="Arial" w:hAnsi="Arial" w:cs="Arial"/>
        </w:rPr>
        <w:t xml:space="preserve">and Rendering (NAICS 311613). </w:t>
      </w:r>
      <w:r w:rsidR="00D54202" w:rsidRPr="00A82708">
        <w:rPr>
          <w:rFonts w:ascii="Arial" w:hAnsi="Arial" w:cs="Arial"/>
        </w:rPr>
        <w:t xml:space="preserve">An award will be issued for both a Process-Based Innovation and an Equipment-Based Innovation. </w:t>
      </w:r>
      <w:r w:rsidR="00D21FCB">
        <w:rPr>
          <w:rFonts w:ascii="Arial" w:hAnsi="Arial" w:cs="Arial"/>
        </w:rPr>
        <w:t xml:space="preserve">A panel of judges will determine the </w:t>
      </w:r>
      <w:r w:rsidR="00D54202">
        <w:rPr>
          <w:rFonts w:ascii="Arial" w:hAnsi="Arial" w:cs="Arial"/>
        </w:rPr>
        <w:t xml:space="preserve">award </w:t>
      </w:r>
      <w:r w:rsidR="00D21FCB">
        <w:rPr>
          <w:rFonts w:ascii="Arial" w:hAnsi="Arial" w:cs="Arial"/>
        </w:rPr>
        <w:t>winner and honorable mention</w:t>
      </w:r>
      <w:r w:rsidR="00D54202">
        <w:rPr>
          <w:rFonts w:ascii="Arial" w:hAnsi="Arial" w:cs="Arial"/>
        </w:rPr>
        <w:t xml:space="preserve"> recipients</w:t>
      </w:r>
      <w:r w:rsidR="00D21FCB">
        <w:rPr>
          <w:rFonts w:ascii="Arial" w:hAnsi="Arial" w:cs="Arial"/>
        </w:rPr>
        <w:t xml:space="preserve"> for each category</w:t>
      </w:r>
      <w:r w:rsidRPr="00A82708">
        <w:rPr>
          <w:rFonts w:ascii="Arial" w:hAnsi="Arial" w:cs="Arial"/>
        </w:rPr>
        <w:t xml:space="preserve">. </w:t>
      </w:r>
    </w:p>
    <w:p w14:paraId="0EFC9569" w14:textId="77777777" w:rsidR="00D21FA2" w:rsidRPr="00A82708" w:rsidRDefault="00D21FA2" w:rsidP="00441A76">
      <w:pPr>
        <w:rPr>
          <w:rFonts w:ascii="Arial" w:hAnsi="Arial" w:cs="Arial"/>
          <w:b/>
          <w:bCs/>
          <w:sz w:val="24"/>
          <w:szCs w:val="24"/>
        </w:rPr>
      </w:pPr>
      <w:r w:rsidRPr="00A82708">
        <w:rPr>
          <w:rFonts w:ascii="Arial" w:hAnsi="Arial" w:cs="Arial"/>
          <w:b/>
          <w:bCs/>
          <w:sz w:val="24"/>
          <w:szCs w:val="24"/>
        </w:rPr>
        <w:t>INSTRUCTIONS:</w:t>
      </w:r>
    </w:p>
    <w:p w14:paraId="3AE275A9" w14:textId="77EE9939" w:rsidR="00441A76" w:rsidRPr="00A82708" w:rsidRDefault="00441A76" w:rsidP="00441A76">
      <w:pPr>
        <w:rPr>
          <w:rFonts w:ascii="Arial" w:hAnsi="Arial" w:cs="Arial"/>
        </w:rPr>
      </w:pPr>
      <w:r w:rsidRPr="00A82708">
        <w:rPr>
          <w:rFonts w:ascii="Arial" w:hAnsi="Arial" w:cs="Arial"/>
        </w:rPr>
        <w:t>Please access the 202</w:t>
      </w:r>
      <w:r w:rsidR="00370FD3">
        <w:rPr>
          <w:rFonts w:ascii="Arial" w:hAnsi="Arial" w:cs="Arial"/>
        </w:rPr>
        <w:t>5</w:t>
      </w:r>
      <w:r w:rsidRPr="00A82708">
        <w:rPr>
          <w:rFonts w:ascii="Arial" w:hAnsi="Arial" w:cs="Arial"/>
        </w:rPr>
        <w:t xml:space="preserve"> Innovation in Safety &amp; Health Award Application Rules &amp; Instructions </w:t>
      </w:r>
      <w:r w:rsidR="00D91975" w:rsidRPr="00A82708">
        <w:rPr>
          <w:rFonts w:ascii="Arial" w:hAnsi="Arial" w:cs="Arial"/>
        </w:rPr>
        <w:t>d</w:t>
      </w:r>
      <w:r w:rsidRPr="00A82708">
        <w:rPr>
          <w:rFonts w:ascii="Arial" w:hAnsi="Arial" w:cs="Arial"/>
        </w:rPr>
        <w:t>ocument for complete details</w:t>
      </w:r>
      <w:r w:rsidR="00D91975" w:rsidRPr="00A82708">
        <w:rPr>
          <w:rFonts w:ascii="Arial" w:hAnsi="Arial" w:cs="Arial"/>
        </w:rPr>
        <w:t xml:space="preserve"> and </w:t>
      </w:r>
      <w:r w:rsidR="00C166E3">
        <w:rPr>
          <w:rFonts w:ascii="Arial" w:hAnsi="Arial" w:cs="Arial"/>
        </w:rPr>
        <w:t>ensure</w:t>
      </w:r>
      <w:r w:rsidR="00D91975" w:rsidRPr="00A82708">
        <w:rPr>
          <w:rFonts w:ascii="Arial" w:hAnsi="Arial" w:cs="Arial"/>
        </w:rPr>
        <w:t xml:space="preserve"> you qualify to apply</w:t>
      </w:r>
      <w:r w:rsidRPr="00A82708">
        <w:rPr>
          <w:rFonts w:ascii="Arial" w:hAnsi="Arial" w:cs="Arial"/>
        </w:rPr>
        <w:t>.</w:t>
      </w:r>
    </w:p>
    <w:p w14:paraId="25C7D499" w14:textId="61CF191E" w:rsidR="00441A76" w:rsidRPr="00A82708" w:rsidRDefault="00441A76" w:rsidP="00441A76">
      <w:pPr>
        <w:rPr>
          <w:rFonts w:ascii="Arial" w:hAnsi="Arial" w:cs="Arial"/>
        </w:rPr>
      </w:pPr>
      <w:r w:rsidRPr="00A82708">
        <w:rPr>
          <w:rFonts w:ascii="Arial" w:hAnsi="Arial" w:cs="Arial"/>
        </w:rPr>
        <w:t>Provide the information</w:t>
      </w:r>
      <w:r w:rsidR="00D21FA2" w:rsidRPr="00A82708">
        <w:rPr>
          <w:rFonts w:ascii="Arial" w:hAnsi="Arial" w:cs="Arial"/>
        </w:rPr>
        <w:t xml:space="preserve"> below and </w:t>
      </w:r>
      <w:r w:rsidR="00367E47">
        <w:rPr>
          <w:rFonts w:ascii="Arial" w:hAnsi="Arial" w:cs="Arial"/>
        </w:rPr>
        <w:t>use the following template</w:t>
      </w:r>
      <w:r w:rsidRPr="00A82708">
        <w:rPr>
          <w:rFonts w:ascii="Arial" w:hAnsi="Arial" w:cs="Arial"/>
        </w:rPr>
        <w:t xml:space="preserve"> to be considered for this award. Send completed entry forms to Matt Spencer at USPOULTRY (</w:t>
      </w:r>
      <w:hyperlink r:id="rId12" w:history="1">
        <w:r w:rsidRPr="00A82708">
          <w:rPr>
            <w:rStyle w:val="Hyperlink"/>
            <w:rFonts w:ascii="Arial" w:hAnsi="Arial" w:cs="Arial"/>
          </w:rPr>
          <w:t>mspencer@uspoultry.org</w:t>
        </w:r>
      </w:hyperlink>
      <w:r w:rsidRPr="00A82708">
        <w:rPr>
          <w:rFonts w:ascii="Arial" w:hAnsi="Arial" w:cs="Arial"/>
        </w:rPr>
        <w:t>)</w:t>
      </w:r>
    </w:p>
    <w:p w14:paraId="44B1DA38" w14:textId="6D56E2D9" w:rsidR="00441A76" w:rsidRPr="00A82708" w:rsidRDefault="00E95EDB" w:rsidP="00D21FA2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A82708">
        <w:rPr>
          <w:rFonts w:ascii="Arial" w:hAnsi="Arial" w:cs="Arial"/>
          <w:b/>
          <w:bCs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699E0F" wp14:editId="6827C310">
                <wp:simplePos x="0" y="0"/>
                <wp:positionH relativeFrom="margin">
                  <wp:posOffset>-325755</wp:posOffset>
                </wp:positionH>
                <wp:positionV relativeFrom="paragraph">
                  <wp:posOffset>305435</wp:posOffset>
                </wp:positionV>
                <wp:extent cx="7124700" cy="4810125"/>
                <wp:effectExtent l="0" t="0" r="19050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4700" cy="4810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D29CA81" w14:textId="70EC3E27" w:rsidR="00C901A4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>COMPANY</w:t>
                            </w:r>
                            <w:r w:rsidR="00C901A4">
                              <w:rPr>
                                <w:b/>
                                <w:bCs/>
                              </w:rPr>
                              <w:t xml:space="preserve"> :</w:t>
                            </w:r>
                          </w:p>
                          <w:p w14:paraId="41286BE0" w14:textId="5219B1EF" w:rsidR="00C901A4" w:rsidRDefault="00C901A4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FACILITY OR LOCATION</w:t>
                            </w:r>
                            <w:r w:rsidR="00D54202">
                              <w:rPr>
                                <w:b/>
                                <w:bCs/>
                              </w:rPr>
                              <w:t xml:space="preserve"> WHERE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>
                              <w:rPr>
                                <w:b/>
                                <w:bCs/>
                              </w:rPr>
                              <w:t>INNOVATION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 xml:space="preserve"> WAS OR</w:t>
                            </w:r>
                            <w:r w:rsidR="00D54202">
                              <w:rPr>
                                <w:b/>
                                <w:bCs/>
                              </w:rPr>
                              <w:t>I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>GINALLY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IMPLEMENTED:</w:t>
                            </w:r>
                          </w:p>
                          <w:p w14:paraId="731E1772" w14:textId="4151C4B4" w:rsidR="00E868EF" w:rsidRPr="00E95EDB" w:rsidRDefault="00C901A4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LIST ALL ADDITIONAL </w:t>
                            </w:r>
                            <w:r w:rsidR="00E868EF" w:rsidRPr="00E95EDB">
                              <w:rPr>
                                <w:b/>
                                <w:bCs/>
                              </w:rPr>
                              <w:t xml:space="preserve">FACILITIES OR LOCATIONS 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 xml:space="preserve">WHERE 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="00E868EF" w:rsidRPr="00E95EDB">
                              <w:rPr>
                                <w:b/>
                                <w:bCs/>
                              </w:rPr>
                              <w:t>INNOVATION HA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S </w:t>
                            </w:r>
                            <w:r w:rsidR="00E868EF" w:rsidRPr="00E95EDB">
                              <w:rPr>
                                <w:b/>
                                <w:bCs/>
                              </w:rPr>
                              <w:t xml:space="preserve">BEEN IMPLEMENTED: </w:t>
                            </w:r>
                          </w:p>
                          <w:p w14:paraId="64766EAB" w14:textId="77777777" w:rsidR="00E868EF" w:rsidRDefault="00E868EF" w:rsidP="00E868EF"/>
                          <w:p w14:paraId="2E807282" w14:textId="77777777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INDUSTRY CATEGORY: </w:t>
                            </w:r>
                          </w:p>
                          <w:p w14:paraId="10B5BDA5" w14:textId="5AEA6930" w:rsidR="00E868EF" w:rsidRDefault="00E868EF" w:rsidP="00E868EF">
                            <w:r>
                              <w:t>Poultry Processing (NAICS 311615) ______ Poultry &amp; Egg Production (NAICS 1123) _____Animal Feed Manufacturing (NAICS 311119) _____ Animal Support Services (NAICS 115210)______Rendering (NAICS 311613) ______</w:t>
                            </w:r>
                            <w:r w:rsidR="00C166E3" w:rsidRPr="00C166E3">
                              <w:t xml:space="preserve"> Sanitation (NAICS 561720)</w:t>
                            </w:r>
                            <w:r w:rsidR="00C166E3">
                              <w:t>______</w:t>
                            </w:r>
                          </w:p>
                          <w:p w14:paraId="2739234F" w14:textId="77777777" w:rsidR="00E868EF" w:rsidRDefault="00E868EF" w:rsidP="00E868EF">
                            <w:r w:rsidRPr="00D21FCB">
                              <w:rPr>
                                <w:b/>
                                <w:bCs/>
                              </w:rPr>
                              <w:t>AWARD TYPE</w:t>
                            </w:r>
                            <w:r>
                              <w:t xml:space="preserve"> (CHECK WHICH INNOVATION APPLIES): </w:t>
                            </w:r>
                          </w:p>
                          <w:p w14:paraId="560C424C" w14:textId="77777777" w:rsidR="00E868EF" w:rsidRDefault="00E868EF" w:rsidP="00E868EF">
                            <w:r>
                              <w:t>Process-Based Innovation ________  Equipment-Based Innovation _______</w:t>
                            </w:r>
                          </w:p>
                          <w:p w14:paraId="2F584B15" w14:textId="2BA9688C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NAME AND JOB TITLE OF </w:t>
                            </w:r>
                            <w:r w:rsidR="00C166E3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 xml:space="preserve">PERSON SUBMITTING </w:t>
                            </w:r>
                            <w:r w:rsidR="00C166E3">
                              <w:rPr>
                                <w:b/>
                                <w:bCs/>
                              </w:rPr>
                              <w:t xml:space="preserve">THE 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 xml:space="preserve">ENTRY FORM: </w:t>
                            </w:r>
                          </w:p>
                          <w:p w14:paraId="261B3DF9" w14:textId="32194C63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PHONE: </w:t>
                            </w:r>
                          </w:p>
                          <w:p w14:paraId="7E254342" w14:textId="77777777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EMAIL ADDRESS: </w:t>
                            </w:r>
                          </w:p>
                          <w:p w14:paraId="62798AF1" w14:textId="77777777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 xml:space="preserve">DATE: </w:t>
                            </w:r>
                          </w:p>
                          <w:p w14:paraId="6A5AF95F" w14:textId="6221847C" w:rsidR="00E868EF" w:rsidRPr="00E95EDB" w:rsidRDefault="00E868EF" w:rsidP="00E868EF">
                            <w:pPr>
                              <w:rPr>
                                <w:b/>
                                <w:bCs/>
                              </w:rPr>
                            </w:pPr>
                            <w:r w:rsidRPr="00E95EDB">
                              <w:rPr>
                                <w:b/>
                                <w:bCs/>
                              </w:rPr>
                              <w:t>IF SELECTED</w:t>
                            </w:r>
                            <w:r w:rsidR="00D54202">
                              <w:rPr>
                                <w:b/>
                                <w:bCs/>
                              </w:rPr>
                              <w:t xml:space="preserve"> AS A SEMIFINALIST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 xml:space="preserve">, WHICH LOCATION SHOULD JUDGES VISIT TO </w:t>
                            </w:r>
                            <w:r w:rsidR="00817813">
                              <w:rPr>
                                <w:b/>
                                <w:bCs/>
                              </w:rPr>
                              <w:t>PERFORM THEIR EVALUATION</w:t>
                            </w:r>
                            <w:r w:rsidRPr="00E95EDB">
                              <w:rPr>
                                <w:b/>
                                <w:bCs/>
                              </w:rPr>
                              <w:t>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C699E0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25.65pt;margin-top:24.05pt;width:561pt;height:37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" fillcolor="white [3201]" strokeweight=".5pt">
                <v:textbox>
                  <w:txbxContent>
                    <w:p w14:paraId="2D29CA81" w14:textId="70EC3E27" w:rsidR="00C901A4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>COMPANY</w:t>
                      </w:r>
                      <w:r w:rsidR="00C901A4">
                        <w:rPr>
                          <w:b/>
                          <w:bCs/>
                        </w:rPr>
                        <w:t xml:space="preserve"> :</w:t>
                      </w:r>
                    </w:p>
                    <w:p w14:paraId="41286BE0" w14:textId="5219B1EF" w:rsidR="00C901A4" w:rsidRDefault="00C901A4" w:rsidP="00E868E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>FACILITY OR LOCATION</w:t>
                      </w:r>
                      <w:r w:rsidR="00D54202">
                        <w:rPr>
                          <w:b/>
                          <w:bCs/>
                        </w:rPr>
                        <w:t xml:space="preserve"> WHERE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r w:rsidR="00817813">
                        <w:rPr>
                          <w:b/>
                          <w:bCs/>
                        </w:rPr>
                        <w:t xml:space="preserve">THE </w:t>
                      </w:r>
                      <w:r>
                        <w:rPr>
                          <w:b/>
                          <w:bCs/>
                        </w:rPr>
                        <w:t>INNOVATION</w:t>
                      </w:r>
                      <w:r w:rsidR="00817813">
                        <w:rPr>
                          <w:b/>
                          <w:bCs/>
                        </w:rPr>
                        <w:t xml:space="preserve"> WAS OR</w:t>
                      </w:r>
                      <w:r w:rsidR="00D54202">
                        <w:rPr>
                          <w:b/>
                          <w:bCs/>
                        </w:rPr>
                        <w:t>I</w:t>
                      </w:r>
                      <w:r w:rsidR="00817813">
                        <w:rPr>
                          <w:b/>
                          <w:bCs/>
                        </w:rPr>
                        <w:t>GINALLY</w:t>
                      </w:r>
                      <w:r>
                        <w:rPr>
                          <w:b/>
                          <w:bCs/>
                        </w:rPr>
                        <w:t xml:space="preserve"> IMPLEMENTED:</w:t>
                      </w:r>
                    </w:p>
                    <w:p w14:paraId="731E1772" w14:textId="4151C4B4" w:rsidR="00E868EF" w:rsidRPr="00E95EDB" w:rsidRDefault="00C901A4" w:rsidP="00E868EF">
                      <w:pPr>
                        <w:rPr>
                          <w:b/>
                          <w:bCs/>
                        </w:rPr>
                      </w:pPr>
                      <w:r>
                        <w:rPr>
                          <w:b/>
                          <w:bCs/>
                        </w:rPr>
                        <w:t xml:space="preserve">LIST ALL ADDITIONAL </w:t>
                      </w:r>
                      <w:r w:rsidR="00E868EF" w:rsidRPr="00E95EDB">
                        <w:rPr>
                          <w:b/>
                          <w:bCs/>
                        </w:rPr>
                        <w:t xml:space="preserve">FACILITIES OR LOCATIONS </w:t>
                      </w:r>
                      <w:r w:rsidR="00817813">
                        <w:rPr>
                          <w:b/>
                          <w:bCs/>
                        </w:rPr>
                        <w:t xml:space="preserve">WHERE </w:t>
                      </w:r>
                      <w:r>
                        <w:rPr>
                          <w:b/>
                          <w:bCs/>
                        </w:rPr>
                        <w:t xml:space="preserve">THE </w:t>
                      </w:r>
                      <w:r w:rsidR="00E868EF" w:rsidRPr="00E95EDB">
                        <w:rPr>
                          <w:b/>
                          <w:bCs/>
                        </w:rPr>
                        <w:t>INNOVATION HA</w:t>
                      </w:r>
                      <w:r>
                        <w:rPr>
                          <w:b/>
                          <w:bCs/>
                        </w:rPr>
                        <w:t xml:space="preserve">S </w:t>
                      </w:r>
                      <w:r w:rsidR="00E868EF" w:rsidRPr="00E95EDB">
                        <w:rPr>
                          <w:b/>
                          <w:bCs/>
                        </w:rPr>
                        <w:t xml:space="preserve">BEEN IMPLEMENTED: </w:t>
                      </w:r>
                    </w:p>
                    <w:p w14:paraId="64766EAB" w14:textId="77777777" w:rsidR="00E868EF" w:rsidRDefault="00E868EF" w:rsidP="00E868EF"/>
                    <w:p w14:paraId="2E807282" w14:textId="77777777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INDUSTRY CATEGORY: </w:t>
                      </w:r>
                    </w:p>
                    <w:p w14:paraId="10B5BDA5" w14:textId="5AEA6930" w:rsidR="00E868EF" w:rsidRDefault="00E868EF" w:rsidP="00E868EF">
                      <w:r>
                        <w:t>Poultry Processing (NAICS 311615) ______ Poultry &amp; Egg Production (NAICS 1123) _____Animal Feed Manufacturing (NAICS 311119) _____ Animal Support Services (NAICS 115210)______Rendering (NAICS 311613) ______</w:t>
                      </w:r>
                      <w:r w:rsidR="00C166E3" w:rsidRPr="00C166E3">
                        <w:t xml:space="preserve"> Sanitation (NAICS 561720)</w:t>
                      </w:r>
                      <w:r w:rsidR="00C166E3">
                        <w:t>______</w:t>
                      </w:r>
                    </w:p>
                    <w:p w14:paraId="2739234F" w14:textId="77777777" w:rsidR="00E868EF" w:rsidRDefault="00E868EF" w:rsidP="00E868EF">
                      <w:r w:rsidRPr="00D21FCB">
                        <w:rPr>
                          <w:b/>
                          <w:bCs/>
                        </w:rPr>
                        <w:t>AWARD TYPE</w:t>
                      </w:r>
                      <w:r>
                        <w:t xml:space="preserve"> (CHECK WHICH INNOVATION APPLIES): </w:t>
                      </w:r>
                    </w:p>
                    <w:p w14:paraId="560C424C" w14:textId="77777777" w:rsidR="00E868EF" w:rsidRDefault="00E868EF" w:rsidP="00E868EF">
                      <w:r>
                        <w:t>Process-Based Innovation ________  Equipment-Based Innovation _______</w:t>
                      </w:r>
                    </w:p>
                    <w:p w14:paraId="2F584B15" w14:textId="2BA9688C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NAME AND JOB TITLE OF </w:t>
                      </w:r>
                      <w:r w:rsidR="00C166E3">
                        <w:rPr>
                          <w:b/>
                          <w:bCs/>
                        </w:rPr>
                        <w:t xml:space="preserve">THE </w:t>
                      </w:r>
                      <w:r w:rsidRPr="00E95EDB">
                        <w:rPr>
                          <w:b/>
                          <w:bCs/>
                        </w:rPr>
                        <w:t xml:space="preserve">PERSON SUBMITTING </w:t>
                      </w:r>
                      <w:r w:rsidR="00C166E3">
                        <w:rPr>
                          <w:b/>
                          <w:bCs/>
                        </w:rPr>
                        <w:t xml:space="preserve">THE </w:t>
                      </w:r>
                      <w:r w:rsidRPr="00E95EDB">
                        <w:rPr>
                          <w:b/>
                          <w:bCs/>
                        </w:rPr>
                        <w:t xml:space="preserve">ENTRY FORM: </w:t>
                      </w:r>
                    </w:p>
                    <w:p w14:paraId="261B3DF9" w14:textId="32194C63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PHONE: </w:t>
                      </w:r>
                    </w:p>
                    <w:p w14:paraId="7E254342" w14:textId="77777777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EMAIL ADDRESS: </w:t>
                      </w:r>
                    </w:p>
                    <w:p w14:paraId="62798AF1" w14:textId="77777777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 xml:space="preserve">DATE: </w:t>
                      </w:r>
                    </w:p>
                    <w:p w14:paraId="6A5AF95F" w14:textId="6221847C" w:rsidR="00E868EF" w:rsidRPr="00E95EDB" w:rsidRDefault="00E868EF" w:rsidP="00E868EF">
                      <w:pPr>
                        <w:rPr>
                          <w:b/>
                          <w:bCs/>
                        </w:rPr>
                      </w:pPr>
                      <w:r w:rsidRPr="00E95EDB">
                        <w:rPr>
                          <w:b/>
                          <w:bCs/>
                        </w:rPr>
                        <w:t>IF SELECTED</w:t>
                      </w:r>
                      <w:r w:rsidR="00D54202">
                        <w:rPr>
                          <w:b/>
                          <w:bCs/>
                        </w:rPr>
                        <w:t xml:space="preserve"> AS A SEMIFINALIST</w:t>
                      </w:r>
                      <w:r w:rsidRPr="00E95EDB">
                        <w:rPr>
                          <w:b/>
                          <w:bCs/>
                        </w:rPr>
                        <w:t xml:space="preserve">, WHICH LOCATION SHOULD JUDGES VISIT TO </w:t>
                      </w:r>
                      <w:r w:rsidR="00817813">
                        <w:rPr>
                          <w:b/>
                          <w:bCs/>
                        </w:rPr>
                        <w:t>PERFORM THEIR EVALUATION</w:t>
                      </w:r>
                      <w:r w:rsidRPr="00E95EDB">
                        <w:rPr>
                          <w:b/>
                          <w:bCs/>
                        </w:rPr>
                        <w:t>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41A76" w:rsidRPr="00A82708">
        <w:rPr>
          <w:rFonts w:ascii="Arial" w:hAnsi="Arial" w:cs="Arial"/>
          <w:b/>
          <w:bCs/>
          <w:sz w:val="28"/>
          <w:szCs w:val="28"/>
        </w:rPr>
        <w:t>Entries for the 202</w:t>
      </w:r>
      <w:r w:rsidR="001C3933">
        <w:rPr>
          <w:rFonts w:ascii="Arial" w:hAnsi="Arial" w:cs="Arial"/>
          <w:b/>
          <w:bCs/>
          <w:sz w:val="28"/>
          <w:szCs w:val="28"/>
        </w:rPr>
        <w:t>5</w:t>
      </w:r>
      <w:r w:rsidR="00441A76" w:rsidRPr="00A82708">
        <w:rPr>
          <w:rFonts w:ascii="Arial" w:hAnsi="Arial" w:cs="Arial"/>
          <w:b/>
          <w:bCs/>
          <w:sz w:val="28"/>
          <w:szCs w:val="28"/>
        </w:rPr>
        <w:t xml:space="preserve"> award must be received by </w:t>
      </w:r>
      <w:r w:rsidR="00621905">
        <w:rPr>
          <w:rFonts w:ascii="Arial" w:hAnsi="Arial" w:cs="Arial"/>
          <w:b/>
          <w:bCs/>
          <w:sz w:val="28"/>
          <w:szCs w:val="28"/>
          <w:highlight w:val="yellow"/>
        </w:rPr>
        <w:t xml:space="preserve">October </w:t>
      </w:r>
      <w:r w:rsidR="00370FD3">
        <w:rPr>
          <w:rFonts w:ascii="Arial" w:hAnsi="Arial" w:cs="Arial"/>
          <w:b/>
          <w:bCs/>
          <w:sz w:val="28"/>
          <w:szCs w:val="28"/>
          <w:highlight w:val="yellow"/>
        </w:rPr>
        <w:t>10</w:t>
      </w:r>
      <w:r w:rsidR="00441A76" w:rsidRPr="00A82708">
        <w:rPr>
          <w:rFonts w:ascii="Arial" w:hAnsi="Arial" w:cs="Arial"/>
          <w:b/>
          <w:bCs/>
          <w:sz w:val="28"/>
          <w:szCs w:val="28"/>
          <w:highlight w:val="yellow"/>
        </w:rPr>
        <w:t>, 202</w:t>
      </w:r>
      <w:r w:rsidR="00370FD3">
        <w:rPr>
          <w:rFonts w:ascii="Arial" w:hAnsi="Arial" w:cs="Arial"/>
          <w:b/>
          <w:bCs/>
          <w:sz w:val="28"/>
          <w:szCs w:val="28"/>
          <w:highlight w:val="yellow"/>
        </w:rPr>
        <w:t>5</w:t>
      </w:r>
      <w:r w:rsidR="00441A76" w:rsidRPr="009037F7">
        <w:rPr>
          <w:rFonts w:ascii="Arial" w:hAnsi="Arial" w:cs="Arial"/>
          <w:b/>
          <w:bCs/>
          <w:sz w:val="28"/>
          <w:szCs w:val="28"/>
          <w:highlight w:val="yellow"/>
        </w:rPr>
        <w:t>.</w:t>
      </w:r>
    </w:p>
    <w:p w14:paraId="786BFF28" w14:textId="0015AB88" w:rsidR="009D0BC2" w:rsidRPr="00A82708" w:rsidRDefault="009D0BC2" w:rsidP="009D0BC2">
      <w:pPr>
        <w:rPr>
          <w:rFonts w:ascii="Arial" w:hAnsi="Arial" w:cs="Arial"/>
          <w:sz w:val="18"/>
          <w:szCs w:val="18"/>
        </w:rPr>
      </w:pPr>
    </w:p>
    <w:p w14:paraId="5D0844B8" w14:textId="2B349889" w:rsidR="003A563E" w:rsidRPr="00A82708" w:rsidRDefault="003A563E" w:rsidP="003A563E">
      <w:pPr>
        <w:pStyle w:val="TOCHeading"/>
        <w:rPr>
          <w:rFonts w:ascii="Arial" w:hAnsi="Arial" w:cs="Arial"/>
        </w:rPr>
      </w:pPr>
      <w:r w:rsidRPr="00A82708">
        <w:rPr>
          <w:rFonts w:ascii="Arial" w:hAnsi="Arial" w:cs="Arial"/>
        </w:rPr>
        <w:t>TABLE OF CONTENTS</w:t>
      </w:r>
    </w:p>
    <w:p w14:paraId="21413B5C" w14:textId="77777777" w:rsidR="003A563E" w:rsidRPr="00A82708" w:rsidRDefault="003A563E" w:rsidP="003A563E">
      <w:pPr>
        <w:pStyle w:val="Subtitle"/>
        <w:rPr>
          <w:rFonts w:ascii="Arial" w:hAnsi="Arial" w:cs="Arial"/>
        </w:rPr>
      </w:pPr>
    </w:p>
    <w:p w14:paraId="5E8EFD34" w14:textId="77777777" w:rsidR="003A563E" w:rsidRPr="00A82708" w:rsidRDefault="003A563E" w:rsidP="003A563E">
      <w:pPr>
        <w:pStyle w:val="Subtitle"/>
        <w:rPr>
          <w:rFonts w:ascii="Arial" w:hAnsi="Arial" w:cs="Arial"/>
        </w:rPr>
      </w:pPr>
    </w:p>
    <w:p w14:paraId="2E94AA5B" w14:textId="77777777" w:rsidR="003A563E" w:rsidRPr="00A82708" w:rsidRDefault="003A563E" w:rsidP="003A563E">
      <w:pPr>
        <w:pStyle w:val="Subtitle"/>
        <w:rPr>
          <w:rFonts w:ascii="Arial" w:hAnsi="Arial" w:cs="Arial"/>
        </w:rPr>
      </w:pPr>
    </w:p>
    <w:p w14:paraId="18581F35" w14:textId="34EFEBC8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CHALLENGE/PROBLEM</w:t>
      </w:r>
      <w:r w:rsidR="003A563E" w:rsidRPr="00A82708">
        <w:rPr>
          <w:rFonts w:ascii="Arial" w:hAnsi="Arial" w:cs="Arial"/>
        </w:rPr>
        <w:tab/>
        <w:t>2</w:t>
      </w:r>
    </w:p>
    <w:p w14:paraId="07B1E5EF" w14:textId="7B0950DA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DEVELOPMENT</w:t>
      </w:r>
      <w:r w:rsidR="003A563E" w:rsidRPr="00A82708">
        <w:rPr>
          <w:rFonts w:ascii="Arial" w:hAnsi="Arial" w:cs="Arial"/>
        </w:rPr>
        <w:tab/>
        <w:t>3</w:t>
      </w:r>
    </w:p>
    <w:p w14:paraId="55C08B72" w14:textId="04E5ED9C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PROCESS/INNOVATION IMPLEMENTED</w:t>
      </w:r>
      <w:r w:rsidR="003A563E" w:rsidRPr="00A82708">
        <w:rPr>
          <w:rFonts w:ascii="Arial" w:hAnsi="Arial" w:cs="Arial"/>
        </w:rPr>
        <w:tab/>
        <w:t>5</w:t>
      </w:r>
    </w:p>
    <w:p w14:paraId="56B275AC" w14:textId="36A6E545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RESULTS</w:t>
      </w:r>
      <w:r w:rsidR="003A563E" w:rsidRPr="00A82708">
        <w:rPr>
          <w:rFonts w:ascii="Arial" w:hAnsi="Arial" w:cs="Arial"/>
        </w:rPr>
        <w:tab/>
        <w:t>5</w:t>
      </w:r>
    </w:p>
    <w:p w14:paraId="1759187C" w14:textId="22111CF8" w:rsidR="003A563E" w:rsidRPr="00A82708" w:rsidRDefault="00501F8A" w:rsidP="003A563E">
      <w:pPr>
        <w:pStyle w:val="TOC1"/>
        <w:rPr>
          <w:rFonts w:ascii="Arial" w:hAnsi="Arial" w:cs="Arial"/>
        </w:rPr>
      </w:pPr>
      <w:r w:rsidRPr="00A82708">
        <w:rPr>
          <w:rFonts w:ascii="Arial" w:hAnsi="Arial" w:cs="Arial"/>
        </w:rPr>
        <w:t>SUPPORTING MATERIALS</w:t>
      </w:r>
      <w:r w:rsidR="003A563E" w:rsidRPr="00A82708">
        <w:rPr>
          <w:rFonts w:ascii="Arial" w:hAnsi="Arial" w:cs="Arial"/>
        </w:rPr>
        <w:tab/>
        <w:t>5</w:t>
      </w:r>
    </w:p>
    <w:p w14:paraId="500D0E15" w14:textId="3758D9B4" w:rsidR="00B01BDC" w:rsidRPr="00A82708" w:rsidRDefault="00270AE2" w:rsidP="00A11154">
      <w:pPr>
        <w:pStyle w:val="Subtitle"/>
        <w:rPr>
          <w:rFonts w:ascii="Arial" w:hAnsi="Arial" w:cs="Arial"/>
        </w:rPr>
      </w:pPr>
      <w:r w:rsidRPr="00A82708">
        <w:rPr>
          <w:rFonts w:ascii="Arial" w:hAnsi="Arial" w:cs="Arial"/>
        </w:rPr>
        <w:fldChar w:fldCharType="begin"/>
      </w:r>
      <w:r w:rsidRPr="00A82708">
        <w:rPr>
          <w:rFonts w:ascii="Arial" w:hAnsi="Arial" w:cs="Arial"/>
        </w:rPr>
        <w:instrText xml:space="preserve"> AUTHOR  Author  \* MERGEFORMAT </w:instrText>
      </w:r>
      <w:r w:rsidRPr="00A82708">
        <w:rPr>
          <w:rFonts w:ascii="Arial" w:hAnsi="Arial" w:cs="Arial"/>
        </w:rPr>
        <w:fldChar w:fldCharType="separate"/>
      </w:r>
      <w:r w:rsidRPr="00A82708">
        <w:rPr>
          <w:rFonts w:ascii="Arial" w:hAnsi="Arial" w:cs="Arial"/>
        </w:rPr>
        <w:fldChar w:fldCharType="end"/>
      </w:r>
    </w:p>
    <w:p w14:paraId="17292721" w14:textId="05910ED2" w:rsidR="005E2F7C" w:rsidRPr="00A82708" w:rsidRDefault="00915CD4" w:rsidP="00A52719">
      <w:pPr>
        <w:pStyle w:val="Heading1"/>
        <w:ind w:left="-360" w:hanging="270"/>
        <w:rPr>
          <w:rFonts w:ascii="Arial" w:hAnsi="Arial" w:cs="Arial"/>
        </w:rPr>
      </w:pPr>
      <w:bookmarkStart w:id="3" w:name="_Toc24564156"/>
      <w:r w:rsidRPr="00A82708">
        <w:rPr>
          <w:rFonts w:ascii="Arial" w:hAnsi="Arial" w:cs="Arial"/>
        </w:rPr>
        <w:lastRenderedPageBreak/>
        <w:t>Challenge/Problem</w:t>
      </w:r>
      <w:bookmarkEnd w:id="3"/>
    </w:p>
    <w:p w14:paraId="60EDA21A" w14:textId="35FD2297" w:rsidR="000C1A28" w:rsidRDefault="005C5936" w:rsidP="00A52719">
      <w:pPr>
        <w:ind w:left="-540"/>
        <w:rPr>
          <w:rFonts w:ascii="Arial" w:hAnsi="Arial" w:cs="Arial"/>
        </w:rPr>
      </w:pPr>
      <w:r w:rsidRPr="00A82708">
        <w:rPr>
          <w:rFonts w:ascii="Arial" w:hAnsi="Arial" w:cs="Arial"/>
        </w:rPr>
        <w:t xml:space="preserve">Please explain the </w:t>
      </w:r>
      <w:r w:rsidR="000525AB" w:rsidRPr="00A82708">
        <w:rPr>
          <w:rFonts w:ascii="Arial" w:hAnsi="Arial" w:cs="Arial"/>
        </w:rPr>
        <w:t xml:space="preserve">safety/health </w:t>
      </w:r>
      <w:r w:rsidRPr="00A82708">
        <w:rPr>
          <w:rFonts w:ascii="Arial" w:hAnsi="Arial" w:cs="Arial"/>
        </w:rPr>
        <w:t xml:space="preserve">problem area you solved or improved upon with your innovation. Share any challenges you experienced while implementing your innovation. </w:t>
      </w:r>
    </w:p>
    <w:p w14:paraId="08F85355" w14:textId="77777777" w:rsidR="00A52719" w:rsidRDefault="00A52719" w:rsidP="00A52719">
      <w:pPr>
        <w:ind w:left="-540"/>
        <w:rPr>
          <w:rFonts w:ascii="Arial" w:hAnsi="Arial" w:cs="Arial"/>
        </w:rPr>
      </w:pPr>
    </w:p>
    <w:p w14:paraId="07CDC902" w14:textId="77777777" w:rsidR="00A52719" w:rsidRPr="00A82708" w:rsidRDefault="00A52719" w:rsidP="00A52719">
      <w:pPr>
        <w:ind w:left="-540"/>
        <w:rPr>
          <w:rFonts w:ascii="Arial" w:hAnsi="Arial" w:cs="Arial"/>
        </w:rPr>
      </w:pPr>
    </w:p>
    <w:p w14:paraId="3B152CF7" w14:textId="469A0152" w:rsidR="00C901A4" w:rsidRPr="00367E47" w:rsidRDefault="00C901A4" w:rsidP="00D21FCB">
      <w:pPr>
        <w:pStyle w:val="Heading1"/>
        <w:spacing w:after="0" w:line="240" w:lineRule="auto"/>
        <w:ind w:hanging="630"/>
        <w:contextualSpacing/>
        <w:jc w:val="lef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area of improvement</w:t>
      </w:r>
    </w:p>
    <w:p w14:paraId="03B79C8B" w14:textId="15B63558" w:rsidR="00E44A39" w:rsidRDefault="00C901A4" w:rsidP="00D21FCB">
      <w:pPr>
        <w:spacing w:after="0" w:line="240" w:lineRule="auto"/>
        <w:ind w:left="-576"/>
        <w:contextualSpacing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 xml:space="preserve">Explain </w:t>
      </w:r>
      <w:r>
        <w:rPr>
          <w:rFonts w:ascii="Arial" w:hAnsi="Arial" w:cs="Arial"/>
        </w:rPr>
        <w:t xml:space="preserve">the </w:t>
      </w:r>
      <w:r w:rsidR="00817813">
        <w:rPr>
          <w:rFonts w:ascii="Arial" w:hAnsi="Arial" w:cs="Arial"/>
        </w:rPr>
        <w:t>issue that drove you to implement the innovative action or process</w:t>
      </w:r>
      <w:r w:rsidRPr="00367E47">
        <w:rPr>
          <w:rFonts w:ascii="Arial" w:hAnsi="Arial" w:cs="Arial"/>
        </w:rPr>
        <w:t xml:space="preserve">. </w:t>
      </w:r>
    </w:p>
    <w:p w14:paraId="716977D8" w14:textId="3CC5629D" w:rsidR="00C901A4" w:rsidRDefault="00C901A4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7B64FFD1" w14:textId="5E370A9C" w:rsidR="00D21FCB" w:rsidRDefault="00D21FCB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009EF431" w14:textId="77777777" w:rsidR="00D21FCB" w:rsidRPr="00A82708" w:rsidRDefault="00D21FCB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6BF4A7A1" w14:textId="641592EB" w:rsidR="00367E47" w:rsidRPr="00367E47" w:rsidRDefault="00A52719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bookmarkStart w:id="4" w:name="_Hlk99629982"/>
      <w:r>
        <w:rPr>
          <w:rFonts w:ascii="Arial" w:hAnsi="Arial" w:cs="Arial"/>
          <w:color w:val="auto"/>
        </w:rPr>
        <w:t>Process</w:t>
      </w:r>
      <w:r w:rsidR="00367E47" w:rsidRPr="00367E47">
        <w:rPr>
          <w:rFonts w:ascii="Arial" w:hAnsi="Arial" w:cs="Arial"/>
          <w:color w:val="auto"/>
        </w:rPr>
        <w:t>/INNOVATION Implemented</w:t>
      </w:r>
    </w:p>
    <w:p w14:paraId="5CF839BE" w14:textId="23E1424F" w:rsidR="00E44A39" w:rsidRDefault="00367E47" w:rsidP="00D21FCB">
      <w:pPr>
        <w:spacing w:after="0"/>
        <w:ind w:left="-576"/>
        <w:contextualSpacing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 xml:space="preserve">Explain the innovation that was implemented </w:t>
      </w:r>
      <w:r w:rsidR="00817813">
        <w:rPr>
          <w:rFonts w:ascii="Arial" w:hAnsi="Arial" w:cs="Arial"/>
        </w:rPr>
        <w:t>to address the issue</w:t>
      </w:r>
      <w:r w:rsidRPr="00367E47">
        <w:rPr>
          <w:rFonts w:ascii="Arial" w:hAnsi="Arial" w:cs="Arial"/>
        </w:rPr>
        <w:t xml:space="preserve">. Please describe the </w:t>
      </w:r>
      <w:r w:rsidR="00BB0D04">
        <w:rPr>
          <w:rFonts w:ascii="Arial" w:hAnsi="Arial" w:cs="Arial"/>
        </w:rPr>
        <w:t xml:space="preserve">why, </w:t>
      </w:r>
      <w:r w:rsidRPr="00367E47">
        <w:rPr>
          <w:rFonts w:ascii="Arial" w:hAnsi="Arial" w:cs="Arial"/>
        </w:rPr>
        <w:t>when, where, and how of the implementation</w:t>
      </w:r>
      <w:r>
        <w:rPr>
          <w:rFonts w:ascii="Arial" w:hAnsi="Arial" w:cs="Arial"/>
        </w:rPr>
        <w:t>.</w:t>
      </w:r>
    </w:p>
    <w:bookmarkEnd w:id="4"/>
    <w:p w14:paraId="452CCE12" w14:textId="762788E2" w:rsidR="00367E47" w:rsidRDefault="00367E47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65BB4A33" w14:textId="77777777" w:rsidR="00C901A4" w:rsidRDefault="00C901A4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747E06F5" w14:textId="6D0AB664" w:rsidR="00367E47" w:rsidRDefault="00367E47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4F041C2E" w14:textId="77777777" w:rsidR="00D21FCB" w:rsidRDefault="00D21FCB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1770B828" w14:textId="3D05CBC3" w:rsidR="005E2F7C" w:rsidRPr="00367E47" w:rsidRDefault="005C5936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r w:rsidRPr="00367E47">
        <w:rPr>
          <w:rFonts w:ascii="Arial" w:hAnsi="Arial" w:cs="Arial"/>
          <w:color w:val="auto"/>
        </w:rPr>
        <w:t>Development</w:t>
      </w:r>
    </w:p>
    <w:p w14:paraId="5A55A1E8" w14:textId="0D852C22" w:rsidR="005E2F7C" w:rsidRPr="00367E47" w:rsidRDefault="00BB0D04" w:rsidP="00D21FCB">
      <w:pPr>
        <w:spacing w:after="0"/>
        <w:ind w:left="-576"/>
        <w:contextualSpacing/>
        <w:jc w:val="left"/>
        <w:rPr>
          <w:rFonts w:ascii="Arial" w:hAnsi="Arial" w:cs="Arial"/>
        </w:rPr>
      </w:pPr>
      <w:r>
        <w:rPr>
          <w:rFonts w:ascii="Arial" w:hAnsi="Arial" w:cs="Arial"/>
        </w:rPr>
        <w:t>Please describe the development process of the innovation and how it is</w:t>
      </w:r>
      <w:r w:rsidR="00D54202">
        <w:rPr>
          <w:rFonts w:ascii="Arial" w:hAnsi="Arial" w:cs="Arial"/>
        </w:rPr>
        <w:t xml:space="preserve"> being </w:t>
      </w:r>
      <w:r w:rsidR="00367E47" w:rsidRPr="00367E47">
        <w:rPr>
          <w:rFonts w:ascii="Arial" w:hAnsi="Arial" w:cs="Arial"/>
        </w:rPr>
        <w:t>u</w:t>
      </w:r>
      <w:r w:rsidR="00367E47">
        <w:rPr>
          <w:rFonts w:ascii="Arial" w:hAnsi="Arial" w:cs="Arial"/>
        </w:rPr>
        <w:t>tilized</w:t>
      </w:r>
      <w:r w:rsidR="00367E47" w:rsidRPr="00367E47">
        <w:rPr>
          <w:rFonts w:ascii="Arial" w:hAnsi="Arial" w:cs="Arial"/>
        </w:rPr>
        <w:t xml:space="preserve"> in your </w:t>
      </w:r>
      <w:r>
        <w:rPr>
          <w:rFonts w:ascii="Arial" w:hAnsi="Arial" w:cs="Arial"/>
        </w:rPr>
        <w:t>company</w:t>
      </w:r>
      <w:r w:rsidR="00367E47" w:rsidRPr="00367E47">
        <w:rPr>
          <w:rFonts w:ascii="Arial" w:hAnsi="Arial" w:cs="Arial"/>
        </w:rPr>
        <w:t>?</w:t>
      </w:r>
      <w:r w:rsidR="00BE6347" w:rsidRPr="00367E47">
        <w:rPr>
          <w:rFonts w:ascii="Arial" w:hAnsi="Arial" w:cs="Arial"/>
        </w:rPr>
        <w:t xml:space="preserve"> </w:t>
      </w:r>
      <w:r w:rsidR="00C901A4" w:rsidRPr="00C901A4">
        <w:rPr>
          <w:rFonts w:ascii="Arial" w:hAnsi="Arial" w:cs="Arial"/>
        </w:rPr>
        <w:t xml:space="preserve">Describe the improvements/impacts the innovation has achieved within </w:t>
      </w:r>
      <w:r>
        <w:rPr>
          <w:rFonts w:ascii="Arial" w:hAnsi="Arial" w:cs="Arial"/>
        </w:rPr>
        <w:t>each facility in your company that has adopted the innovation</w:t>
      </w:r>
      <w:r w:rsidR="00C901A4" w:rsidRPr="00C901A4">
        <w:rPr>
          <w:rFonts w:ascii="Arial" w:hAnsi="Arial" w:cs="Arial"/>
        </w:rPr>
        <w:t>.</w:t>
      </w:r>
    </w:p>
    <w:p w14:paraId="5D324993" w14:textId="6D3D8004" w:rsidR="00E44A39" w:rsidRPr="00367E47" w:rsidRDefault="00E44A39" w:rsidP="00D21FCB">
      <w:pPr>
        <w:spacing w:after="0"/>
        <w:ind w:left="-576"/>
        <w:contextualSpacing/>
        <w:jc w:val="left"/>
        <w:rPr>
          <w:rFonts w:ascii="Arial" w:hAnsi="Arial" w:cs="Arial"/>
        </w:rPr>
      </w:pPr>
    </w:p>
    <w:p w14:paraId="5B430DA3" w14:textId="2BA1358D" w:rsidR="00367E47" w:rsidRDefault="00367E47" w:rsidP="00D21FCB">
      <w:pPr>
        <w:pStyle w:val="Heading2"/>
        <w:ind w:left="-576"/>
        <w:contextualSpacing/>
        <w:jc w:val="left"/>
        <w:rPr>
          <w:rFonts w:ascii="Arial" w:hAnsi="Arial" w:cs="Arial"/>
          <w:color w:val="auto"/>
          <w:sz w:val="40"/>
          <w:szCs w:val="40"/>
        </w:rPr>
      </w:pPr>
      <w:bookmarkStart w:id="5" w:name="_Toc24564162"/>
    </w:p>
    <w:p w14:paraId="62902C66" w14:textId="77777777" w:rsidR="00D21FCB" w:rsidRPr="00D21FCB" w:rsidRDefault="00D21FCB" w:rsidP="00D21FCB"/>
    <w:p w14:paraId="51BBC5D4" w14:textId="77777777" w:rsidR="00D21FCB" w:rsidRDefault="00D21FCB" w:rsidP="00D21FCB"/>
    <w:p w14:paraId="12BB7F64" w14:textId="77777777" w:rsidR="00A52719" w:rsidRDefault="00A52719" w:rsidP="00D21FCB"/>
    <w:p w14:paraId="7195CCDF" w14:textId="77777777" w:rsidR="00A52719" w:rsidRDefault="00A52719" w:rsidP="00D21FCB"/>
    <w:p w14:paraId="54B1CCE8" w14:textId="77777777" w:rsidR="00A52719" w:rsidRDefault="00A52719" w:rsidP="00D21FCB"/>
    <w:p w14:paraId="0329B2E5" w14:textId="77777777" w:rsidR="00A52719" w:rsidRDefault="00A52719" w:rsidP="00D21FCB"/>
    <w:p w14:paraId="0977F699" w14:textId="77777777" w:rsidR="00A52719" w:rsidRDefault="00A52719" w:rsidP="00D21FCB"/>
    <w:p w14:paraId="4C6F6034" w14:textId="77777777" w:rsidR="00A52719" w:rsidRPr="00D21FCB" w:rsidRDefault="00A52719" w:rsidP="00D21FCB"/>
    <w:p w14:paraId="68B5F5C7" w14:textId="5BDD7E4C" w:rsidR="005E2F7C" w:rsidRPr="00367E47" w:rsidRDefault="00456F75" w:rsidP="00D21FCB">
      <w:pPr>
        <w:pStyle w:val="Heading2"/>
        <w:ind w:left="-576"/>
        <w:contextualSpacing/>
        <w:jc w:val="left"/>
        <w:rPr>
          <w:rFonts w:ascii="Arial" w:hAnsi="Arial" w:cs="Arial"/>
          <w:color w:val="auto"/>
        </w:rPr>
      </w:pPr>
      <w:r w:rsidRPr="00367E47">
        <w:rPr>
          <w:rFonts w:ascii="Arial" w:hAnsi="Arial" w:cs="Arial"/>
          <w:color w:val="auto"/>
          <w:sz w:val="40"/>
          <w:szCs w:val="40"/>
        </w:rPr>
        <w:lastRenderedPageBreak/>
        <w:t>R</w:t>
      </w:r>
      <w:bookmarkEnd w:id="5"/>
      <w:r w:rsidRPr="00367E47">
        <w:rPr>
          <w:rFonts w:ascii="Arial" w:hAnsi="Arial" w:cs="Arial"/>
          <w:color w:val="auto"/>
          <w:sz w:val="40"/>
          <w:szCs w:val="40"/>
        </w:rPr>
        <w:t>ESULTS</w:t>
      </w:r>
    </w:p>
    <w:p w14:paraId="27A2CBA1" w14:textId="25001D35" w:rsidR="001624D6" w:rsidRPr="00367E47" w:rsidRDefault="00F15B36" w:rsidP="00D21FCB">
      <w:pPr>
        <w:spacing w:after="0"/>
        <w:ind w:left="-576"/>
        <w:contextualSpacing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>Explain how the innovation has reduced injuries/illnesses or the risk thereof, improved safety awareness on or off the job, improved safety systems, advanced the safety program, impacted or changed the end-user experience</w:t>
      </w:r>
      <w:r w:rsidR="00367E47" w:rsidRPr="00367E47">
        <w:rPr>
          <w:rFonts w:ascii="Arial" w:hAnsi="Arial" w:cs="Arial"/>
        </w:rPr>
        <w:t>,</w:t>
      </w:r>
      <w:r w:rsidRPr="00367E47">
        <w:rPr>
          <w:rFonts w:ascii="Arial" w:hAnsi="Arial" w:cs="Arial"/>
        </w:rPr>
        <w:t xml:space="preserve"> and/or improved the flow/reliability of the production process. </w:t>
      </w:r>
    </w:p>
    <w:p w14:paraId="2E507889" w14:textId="01CD6D8A" w:rsidR="00367E47" w:rsidRDefault="00367E47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bookmarkStart w:id="6" w:name="_Toc24564163"/>
    </w:p>
    <w:p w14:paraId="40EFF3A4" w14:textId="5062B05F" w:rsidR="00D21FCB" w:rsidRDefault="00D21FCB" w:rsidP="00D21FCB"/>
    <w:p w14:paraId="75151C87" w14:textId="77777777" w:rsidR="00D21FCB" w:rsidRPr="00D21FCB" w:rsidRDefault="00D21FCB" w:rsidP="00D21FCB"/>
    <w:p w14:paraId="4DDF124A" w14:textId="77777777" w:rsidR="00D21FCB" w:rsidRPr="00D21FCB" w:rsidRDefault="00D21FCB" w:rsidP="00D21FCB"/>
    <w:p w14:paraId="26A1CAE6" w14:textId="0A02F3D2" w:rsidR="005E2F7C" w:rsidRPr="00367E47" w:rsidRDefault="002B36A3" w:rsidP="00D21FCB">
      <w:pPr>
        <w:pStyle w:val="Heading1"/>
        <w:spacing w:after="0"/>
        <w:ind w:left="-576"/>
        <w:contextualSpacing/>
        <w:jc w:val="left"/>
        <w:rPr>
          <w:rFonts w:ascii="Arial" w:hAnsi="Arial" w:cs="Arial"/>
          <w:color w:val="auto"/>
        </w:rPr>
      </w:pPr>
      <w:r w:rsidRPr="00367E47">
        <w:rPr>
          <w:rFonts w:ascii="Arial" w:hAnsi="Arial" w:cs="Arial"/>
          <w:color w:val="auto"/>
        </w:rPr>
        <w:t>S</w:t>
      </w:r>
      <w:bookmarkEnd w:id="6"/>
      <w:r w:rsidRPr="00367E47">
        <w:rPr>
          <w:rFonts w:ascii="Arial" w:hAnsi="Arial" w:cs="Arial"/>
          <w:color w:val="auto"/>
        </w:rPr>
        <w:t>upporting Materials</w:t>
      </w:r>
    </w:p>
    <w:p w14:paraId="6AC26F68" w14:textId="1526BBE5" w:rsidR="006512AE" w:rsidRPr="00367E47" w:rsidRDefault="002B36A3" w:rsidP="00D21FCB">
      <w:pPr>
        <w:pStyle w:val="ListBullet"/>
        <w:numPr>
          <w:ilvl w:val="0"/>
          <w:numId w:val="0"/>
        </w:numPr>
        <w:spacing w:after="0"/>
        <w:ind w:left="-576"/>
        <w:jc w:val="left"/>
        <w:rPr>
          <w:rFonts w:ascii="Arial" w:hAnsi="Arial" w:cs="Arial"/>
        </w:rPr>
      </w:pPr>
      <w:r w:rsidRPr="00367E47">
        <w:rPr>
          <w:rFonts w:ascii="Arial" w:hAnsi="Arial" w:cs="Arial"/>
        </w:rPr>
        <w:t xml:space="preserve">Please </w:t>
      </w:r>
      <w:r w:rsidR="00367E47">
        <w:rPr>
          <w:rFonts w:ascii="Arial" w:hAnsi="Arial" w:cs="Arial"/>
        </w:rPr>
        <w:t>p</w:t>
      </w:r>
      <w:r w:rsidR="00367E47" w:rsidRPr="00367E47">
        <w:rPr>
          <w:rFonts w:ascii="Arial" w:hAnsi="Arial" w:cs="Arial"/>
        </w:rPr>
        <w:t>rovide supporting facts/data</w:t>
      </w:r>
      <w:r w:rsidR="00367E47">
        <w:rPr>
          <w:rFonts w:ascii="Arial" w:hAnsi="Arial" w:cs="Arial"/>
        </w:rPr>
        <w:t>, i</w:t>
      </w:r>
      <w:r w:rsidRPr="00367E47">
        <w:rPr>
          <w:rFonts w:ascii="Arial" w:hAnsi="Arial" w:cs="Arial"/>
        </w:rPr>
        <w:t>nclud</w:t>
      </w:r>
      <w:r w:rsidR="00367E47">
        <w:rPr>
          <w:rFonts w:ascii="Arial" w:hAnsi="Arial" w:cs="Arial"/>
        </w:rPr>
        <w:t>ing</w:t>
      </w:r>
      <w:r w:rsidRPr="00367E47">
        <w:rPr>
          <w:rFonts w:ascii="Arial" w:hAnsi="Arial" w:cs="Arial"/>
        </w:rPr>
        <w:t xml:space="preserve"> any supporting images or materials used while implementing </w:t>
      </w:r>
      <w:r w:rsidR="00367E47" w:rsidRPr="00367E47">
        <w:rPr>
          <w:rFonts w:ascii="Arial" w:hAnsi="Arial" w:cs="Arial"/>
        </w:rPr>
        <w:t>the innovation</w:t>
      </w:r>
      <w:r w:rsidRPr="00367E47">
        <w:rPr>
          <w:rFonts w:ascii="Arial" w:hAnsi="Arial" w:cs="Arial"/>
        </w:rPr>
        <w:t xml:space="preserve">. </w:t>
      </w:r>
    </w:p>
    <w:p w14:paraId="52696070" w14:textId="77777777" w:rsidR="00D21FCB" w:rsidRPr="00367E47" w:rsidRDefault="00D21FCB">
      <w:pPr>
        <w:pStyle w:val="ListBullet"/>
        <w:numPr>
          <w:ilvl w:val="0"/>
          <w:numId w:val="0"/>
        </w:numPr>
        <w:spacing w:after="0"/>
        <w:ind w:left="-576"/>
        <w:jc w:val="left"/>
        <w:rPr>
          <w:rFonts w:ascii="Arial" w:hAnsi="Arial" w:cs="Arial"/>
        </w:rPr>
      </w:pPr>
    </w:p>
    <w:sectPr w:rsidR="00D21FCB" w:rsidRPr="00367E47" w:rsidSect="00E44A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2240" w:h="15840"/>
      <w:pgMar w:top="720" w:right="1008" w:bottom="1440" w:left="1008" w:header="720" w:footer="23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ECAD6F" w14:textId="77777777" w:rsidR="00C923F4" w:rsidRDefault="00C923F4" w:rsidP="00706D60">
      <w:r>
        <w:separator/>
      </w:r>
    </w:p>
  </w:endnote>
  <w:endnote w:type="continuationSeparator" w:id="0">
    <w:p w14:paraId="4FE91BFD" w14:textId="77777777" w:rsidR="00C923F4" w:rsidRDefault="00C923F4" w:rsidP="00706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15E849" w14:textId="77777777" w:rsidR="00AC0E0C" w:rsidRDefault="00AC0E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1308642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DCC0338" w14:textId="77777777" w:rsidR="00E653C0" w:rsidRDefault="00E653C0" w:rsidP="000C1A28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8367C" w14:textId="77777777" w:rsidR="00AC0E0C" w:rsidRDefault="00AC0E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2F8C3" w14:textId="77777777" w:rsidR="00C923F4" w:rsidRDefault="00C923F4" w:rsidP="00706D60">
      <w:r>
        <w:separator/>
      </w:r>
    </w:p>
  </w:footnote>
  <w:footnote w:type="continuationSeparator" w:id="0">
    <w:p w14:paraId="180D281C" w14:textId="77777777" w:rsidR="00C923F4" w:rsidRDefault="00C923F4" w:rsidP="00706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E60C2E" w14:textId="77777777" w:rsidR="00AC0E0C" w:rsidRDefault="00AC0E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710DC4" w14:textId="0859C6F9" w:rsidR="00AC0E0C" w:rsidRDefault="00AC0E0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57F1C" w14:textId="77777777" w:rsidR="00AC0E0C" w:rsidRDefault="00AC0E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85CC83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20F636C"/>
    <w:multiLevelType w:val="hybridMultilevel"/>
    <w:tmpl w:val="EA6E193E"/>
    <w:lvl w:ilvl="0" w:tplc="04090001">
      <w:start w:val="1"/>
      <w:numFmt w:val="bullet"/>
      <w:lvlText w:val=""/>
      <w:lvlJc w:val="left"/>
      <w:pPr>
        <w:ind w:left="14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1" w:hanging="360"/>
      </w:pPr>
      <w:rPr>
        <w:rFonts w:ascii="Wingdings" w:hAnsi="Wingdings" w:hint="default"/>
      </w:rPr>
    </w:lvl>
  </w:abstractNum>
  <w:abstractNum w:abstractNumId="2" w15:restartNumberingAfterBreak="0">
    <w:nsid w:val="5FED6215"/>
    <w:multiLevelType w:val="hybridMultilevel"/>
    <w:tmpl w:val="1A9C2CD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469275446">
    <w:abstractNumId w:val="1"/>
  </w:num>
  <w:num w:numId="2" w16cid:durableId="1895195429">
    <w:abstractNumId w:val="2"/>
  </w:num>
  <w:num w:numId="3" w16cid:durableId="2710860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YwNbIwtrA0MzMwNzFW0lEKTi0uzszPAykwqwUAP03C3CwAAAA="/>
  </w:docVars>
  <w:rsids>
    <w:rsidRoot w:val="004F11A0"/>
    <w:rsid w:val="00020FC9"/>
    <w:rsid w:val="00034E61"/>
    <w:rsid w:val="000411DF"/>
    <w:rsid w:val="00051046"/>
    <w:rsid w:val="000525AB"/>
    <w:rsid w:val="0008174B"/>
    <w:rsid w:val="000B5E2F"/>
    <w:rsid w:val="000C1A28"/>
    <w:rsid w:val="00136DDD"/>
    <w:rsid w:val="001624D6"/>
    <w:rsid w:val="001624FF"/>
    <w:rsid w:val="00165112"/>
    <w:rsid w:val="00184A71"/>
    <w:rsid w:val="0019191C"/>
    <w:rsid w:val="00194A6C"/>
    <w:rsid w:val="001A0417"/>
    <w:rsid w:val="001A70F2"/>
    <w:rsid w:val="001B6E4C"/>
    <w:rsid w:val="001C3933"/>
    <w:rsid w:val="0022046C"/>
    <w:rsid w:val="00230CA0"/>
    <w:rsid w:val="002405FB"/>
    <w:rsid w:val="002437EF"/>
    <w:rsid w:val="00270AE2"/>
    <w:rsid w:val="00291183"/>
    <w:rsid w:val="002974C8"/>
    <w:rsid w:val="002B36A3"/>
    <w:rsid w:val="002B5D98"/>
    <w:rsid w:val="002C5772"/>
    <w:rsid w:val="002E7975"/>
    <w:rsid w:val="003161E7"/>
    <w:rsid w:val="003412C7"/>
    <w:rsid w:val="00367E47"/>
    <w:rsid w:val="00370FD3"/>
    <w:rsid w:val="003832D4"/>
    <w:rsid w:val="003A563E"/>
    <w:rsid w:val="00416074"/>
    <w:rsid w:val="00422963"/>
    <w:rsid w:val="00441A76"/>
    <w:rsid w:val="00441D66"/>
    <w:rsid w:val="00444828"/>
    <w:rsid w:val="00451943"/>
    <w:rsid w:val="00451C90"/>
    <w:rsid w:val="00456F75"/>
    <w:rsid w:val="00497899"/>
    <w:rsid w:val="004B3651"/>
    <w:rsid w:val="004D0054"/>
    <w:rsid w:val="004E1DD5"/>
    <w:rsid w:val="004F11A0"/>
    <w:rsid w:val="004F392D"/>
    <w:rsid w:val="00500DAE"/>
    <w:rsid w:val="00501F8A"/>
    <w:rsid w:val="0052364E"/>
    <w:rsid w:val="0054254B"/>
    <w:rsid w:val="00542F7A"/>
    <w:rsid w:val="00576B76"/>
    <w:rsid w:val="00586D8C"/>
    <w:rsid w:val="00592369"/>
    <w:rsid w:val="005C5936"/>
    <w:rsid w:val="005E2F7C"/>
    <w:rsid w:val="00621905"/>
    <w:rsid w:val="006512AE"/>
    <w:rsid w:val="00676E2C"/>
    <w:rsid w:val="006778E3"/>
    <w:rsid w:val="006B6867"/>
    <w:rsid w:val="006C430C"/>
    <w:rsid w:val="006D3FD3"/>
    <w:rsid w:val="00706D60"/>
    <w:rsid w:val="00710767"/>
    <w:rsid w:val="007331D7"/>
    <w:rsid w:val="0073372F"/>
    <w:rsid w:val="00733E78"/>
    <w:rsid w:val="00733EC6"/>
    <w:rsid w:val="007E363C"/>
    <w:rsid w:val="00804198"/>
    <w:rsid w:val="008044BA"/>
    <w:rsid w:val="00817813"/>
    <w:rsid w:val="008327CF"/>
    <w:rsid w:val="00844A41"/>
    <w:rsid w:val="00873804"/>
    <w:rsid w:val="00875493"/>
    <w:rsid w:val="008B678D"/>
    <w:rsid w:val="008E4CD9"/>
    <w:rsid w:val="008E68A6"/>
    <w:rsid w:val="009037F7"/>
    <w:rsid w:val="00915CD4"/>
    <w:rsid w:val="00935132"/>
    <w:rsid w:val="0096777A"/>
    <w:rsid w:val="0097024E"/>
    <w:rsid w:val="00974552"/>
    <w:rsid w:val="009B24E6"/>
    <w:rsid w:val="009B658F"/>
    <w:rsid w:val="009C36C5"/>
    <w:rsid w:val="009D0BC2"/>
    <w:rsid w:val="00A11154"/>
    <w:rsid w:val="00A518CA"/>
    <w:rsid w:val="00A52719"/>
    <w:rsid w:val="00A82708"/>
    <w:rsid w:val="00A9727E"/>
    <w:rsid w:val="00AC0E0C"/>
    <w:rsid w:val="00B01BDC"/>
    <w:rsid w:val="00B73C61"/>
    <w:rsid w:val="00B8244B"/>
    <w:rsid w:val="00B9702E"/>
    <w:rsid w:val="00BA4112"/>
    <w:rsid w:val="00BB0D04"/>
    <w:rsid w:val="00BE6347"/>
    <w:rsid w:val="00BE71B2"/>
    <w:rsid w:val="00C166E3"/>
    <w:rsid w:val="00C270AC"/>
    <w:rsid w:val="00C47447"/>
    <w:rsid w:val="00C51DAC"/>
    <w:rsid w:val="00C6701C"/>
    <w:rsid w:val="00C7287A"/>
    <w:rsid w:val="00C82CDF"/>
    <w:rsid w:val="00C85251"/>
    <w:rsid w:val="00C901A4"/>
    <w:rsid w:val="00C923F4"/>
    <w:rsid w:val="00CA722F"/>
    <w:rsid w:val="00CB6D5F"/>
    <w:rsid w:val="00CC691B"/>
    <w:rsid w:val="00CF4053"/>
    <w:rsid w:val="00D21FA2"/>
    <w:rsid w:val="00D21FCB"/>
    <w:rsid w:val="00D25B00"/>
    <w:rsid w:val="00D26120"/>
    <w:rsid w:val="00D54202"/>
    <w:rsid w:val="00D63AFC"/>
    <w:rsid w:val="00D64CF8"/>
    <w:rsid w:val="00D708A0"/>
    <w:rsid w:val="00D91975"/>
    <w:rsid w:val="00D92464"/>
    <w:rsid w:val="00DA25BD"/>
    <w:rsid w:val="00DA6894"/>
    <w:rsid w:val="00DC487D"/>
    <w:rsid w:val="00E235E0"/>
    <w:rsid w:val="00E4321D"/>
    <w:rsid w:val="00E44A39"/>
    <w:rsid w:val="00E541C4"/>
    <w:rsid w:val="00E55C29"/>
    <w:rsid w:val="00E653C0"/>
    <w:rsid w:val="00E8374D"/>
    <w:rsid w:val="00E868EF"/>
    <w:rsid w:val="00E930ED"/>
    <w:rsid w:val="00E95EDB"/>
    <w:rsid w:val="00E96235"/>
    <w:rsid w:val="00EB318B"/>
    <w:rsid w:val="00EC4394"/>
    <w:rsid w:val="00F01492"/>
    <w:rsid w:val="00F15B36"/>
    <w:rsid w:val="00F421C1"/>
    <w:rsid w:val="00F43844"/>
    <w:rsid w:val="00F50498"/>
    <w:rsid w:val="00F5245D"/>
    <w:rsid w:val="00F8576E"/>
    <w:rsid w:val="00F96C55"/>
    <w:rsid w:val="00FD6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797BF0"/>
  <w15:chartTrackingRefBased/>
  <w15:docId w15:val="{8563FF99-2226-42BF-A7DB-C9D05B1E8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701C"/>
    <w:pPr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7331D7"/>
    <w:pPr>
      <w:keepNext/>
      <w:keepLines/>
      <w:spacing w:before="240" w:after="360"/>
      <w:outlineLvl w:val="0"/>
    </w:pPr>
    <w:rPr>
      <w:rFonts w:ascii="Segoe UI" w:eastAsiaTheme="majorEastAsia" w:hAnsi="Segoe UI" w:cs="Segoe UI"/>
      <w:caps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qFormat/>
    <w:rsid w:val="00706D6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42F7A"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sid w:val="007331D7"/>
    <w:rPr>
      <w:rFonts w:ascii="Segoe UI" w:eastAsiaTheme="majorEastAsia" w:hAnsi="Segoe UI" w:cs="Segoe UI"/>
      <w:caps/>
      <w:color w:val="2F5496" w:themeColor="accent1" w:themeShade="BF"/>
      <w:sz w:val="40"/>
      <w:szCs w:val="40"/>
    </w:rPr>
  </w:style>
  <w:style w:type="paragraph" w:styleId="TOCHeading">
    <w:name w:val="TOC Heading"/>
    <w:basedOn w:val="Heading1"/>
    <w:next w:val="Normal"/>
    <w:uiPriority w:val="39"/>
    <w:unhideWhenUsed/>
    <w:qFormat/>
    <w:rsid w:val="00706D60"/>
    <w:pPr>
      <w:jc w:val="center"/>
      <w:outlineLvl w:val="9"/>
    </w:pPr>
  </w:style>
  <w:style w:type="paragraph" w:styleId="TOC1">
    <w:name w:val="toc 1"/>
    <w:basedOn w:val="Normal"/>
    <w:next w:val="Normal"/>
    <w:autoRedefine/>
    <w:uiPriority w:val="39"/>
    <w:rsid w:val="003A563E"/>
    <w:pPr>
      <w:tabs>
        <w:tab w:val="right" w:leader="dot" w:pos="9360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96235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5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525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D92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6701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OC2">
    <w:name w:val="toc 2"/>
    <w:basedOn w:val="Normal"/>
    <w:next w:val="Normal"/>
    <w:autoRedefine/>
    <w:uiPriority w:val="39"/>
    <w:rsid w:val="003A563E"/>
    <w:pPr>
      <w:tabs>
        <w:tab w:val="right" w:leader="dot" w:pos="9360"/>
      </w:tabs>
      <w:spacing w:after="100"/>
      <w:ind w:left="216"/>
    </w:pPr>
  </w:style>
  <w:style w:type="paragraph" w:styleId="ListParagraph">
    <w:name w:val="List Paragraph"/>
    <w:basedOn w:val="Normal"/>
    <w:uiPriority w:val="34"/>
    <w:semiHidden/>
    <w:qFormat/>
    <w:rsid w:val="009B658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rsid w:val="00E653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6701C"/>
  </w:style>
  <w:style w:type="paragraph" w:styleId="Footer">
    <w:name w:val="footer"/>
    <w:basedOn w:val="Normal"/>
    <w:link w:val="FooterChar"/>
    <w:uiPriority w:val="99"/>
    <w:unhideWhenUsed/>
    <w:rsid w:val="000C1A28"/>
    <w:pPr>
      <w:spacing w:after="0" w:line="240" w:lineRule="auto"/>
      <w:ind w:right="680"/>
      <w:jc w:val="right"/>
    </w:pPr>
  </w:style>
  <w:style w:type="character" w:customStyle="1" w:styleId="FooterChar">
    <w:name w:val="Footer Char"/>
    <w:basedOn w:val="DefaultParagraphFont"/>
    <w:link w:val="Footer"/>
    <w:uiPriority w:val="99"/>
    <w:rsid w:val="000C1A28"/>
  </w:style>
  <w:style w:type="paragraph" w:styleId="ListBullet">
    <w:name w:val="List Bullet"/>
    <w:basedOn w:val="Normal"/>
    <w:uiPriority w:val="99"/>
    <w:rsid w:val="00D26120"/>
    <w:pPr>
      <w:numPr>
        <w:numId w:val="3"/>
      </w:numPr>
      <w:contextualSpacing/>
    </w:pPr>
  </w:style>
  <w:style w:type="paragraph" w:styleId="Subtitle">
    <w:name w:val="Subtitle"/>
    <w:basedOn w:val="Normal"/>
    <w:next w:val="Normal"/>
    <w:link w:val="SubtitleChar"/>
    <w:uiPriority w:val="11"/>
    <w:qFormat/>
    <w:rsid w:val="00706D60"/>
    <w:pPr>
      <w:jc w:val="center"/>
    </w:pPr>
  </w:style>
  <w:style w:type="character" w:customStyle="1" w:styleId="SubtitleChar">
    <w:name w:val="Subtitle Char"/>
    <w:basedOn w:val="DefaultParagraphFont"/>
    <w:link w:val="Subtitle"/>
    <w:uiPriority w:val="11"/>
    <w:rsid w:val="00706D60"/>
  </w:style>
  <w:style w:type="paragraph" w:styleId="Title">
    <w:name w:val="Title"/>
    <w:basedOn w:val="Normal"/>
    <w:next w:val="Normal"/>
    <w:link w:val="TitleChar"/>
    <w:uiPriority w:val="10"/>
    <w:rsid w:val="00A11154"/>
    <w:pPr>
      <w:spacing w:after="440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11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39"/>
    <w:rsid w:val="0045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aphic">
    <w:name w:val="Graphic"/>
    <w:basedOn w:val="Normal"/>
    <w:next w:val="Normal"/>
    <w:link w:val="GraphicChar"/>
    <w:qFormat/>
    <w:rsid w:val="005E2F7C"/>
    <w:pPr>
      <w:keepNext/>
    </w:pPr>
  </w:style>
  <w:style w:type="character" w:customStyle="1" w:styleId="GraphicChar">
    <w:name w:val="Graphic Char"/>
    <w:basedOn w:val="DefaultParagraphFont"/>
    <w:link w:val="Graphic"/>
    <w:rsid w:val="005E2F7C"/>
  </w:style>
  <w:style w:type="character" w:styleId="UnresolvedMention">
    <w:name w:val="Unresolved Mention"/>
    <w:basedOn w:val="DefaultParagraphFont"/>
    <w:uiPriority w:val="99"/>
    <w:semiHidden/>
    <w:unhideWhenUsed/>
    <w:rsid w:val="003A563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67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spencer@uspoultry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burns\AppData\Roaming\Microsoft\Templates\Whitepaper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Whitepaper">
      <a:majorFont>
        <a:latin typeface="Segoe U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480f6609812271f56e53f2aff71704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4b48d77c16982ba2890c3fe2b4c067b2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6976B8-B398-4E0B-A6D7-2BF155EDEBA8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customXml/itemProps2.xml><?xml version="1.0" encoding="utf-8"?>
<ds:datastoreItem xmlns:ds="http://schemas.openxmlformats.org/officeDocument/2006/customXml" ds:itemID="{59F0803C-BF15-46C7-A351-ADAC5F26F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7786F4-B754-4304-BC1D-32749421B7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79876A-F574-487C-80C3-CE81625DC5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Whitepaper.dotx</Template>
  <TotalTime>2</TotalTime>
  <Pages>3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Matthew Spencer</dc:creator>
  <cp:keywords/>
  <dc:description/>
  <cp:lastModifiedBy>Brett Force</cp:lastModifiedBy>
  <cp:revision>4</cp:revision>
  <dcterms:created xsi:type="dcterms:W3CDTF">2025-08-08T14:30:00Z</dcterms:created>
  <dcterms:modified xsi:type="dcterms:W3CDTF">2025-08-15T18:54:00Z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  <property fmtid="{D5CDD505-2E9C-101B-9397-08002B2CF9AE}" pid="3" name="GrammarlyDocumentId">
    <vt:lpwstr>259eb32cf8e7d58d7e5a43b3e80b76c1a923d7be981d8880d3873174c562accc</vt:lpwstr>
  </property>
</Properties>
</file>